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2C0EF" w14:textId="77777777" w:rsidR="00A603B1" w:rsidRDefault="00A603B1" w:rsidP="00A603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PATRYK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21F073A8" w14:textId="77777777" w:rsidR="00A603B1" w:rsidRDefault="00A603B1" w:rsidP="00A603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2091BDEA" w14:textId="77777777" w:rsidR="00A603B1" w:rsidRDefault="00A603B1" w:rsidP="00A603B1">
      <w:pPr>
        <w:pStyle w:val="NoSpacing"/>
        <w:rPr>
          <w:rFonts w:cs="Times New Roman"/>
          <w:szCs w:val="24"/>
        </w:rPr>
      </w:pPr>
    </w:p>
    <w:p w14:paraId="122F713C" w14:textId="77777777" w:rsidR="00A603B1" w:rsidRDefault="00A603B1" w:rsidP="00A603B1">
      <w:pPr>
        <w:pStyle w:val="NoSpacing"/>
        <w:rPr>
          <w:rFonts w:cs="Times New Roman"/>
          <w:szCs w:val="24"/>
        </w:rPr>
      </w:pPr>
    </w:p>
    <w:p w14:paraId="4117B941" w14:textId="77777777" w:rsidR="00A603B1" w:rsidRDefault="00A603B1" w:rsidP="00A603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462ABDC4" w14:textId="77777777" w:rsidR="00A603B1" w:rsidRDefault="00A603B1" w:rsidP="00A603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70BEE928" w14:textId="77777777" w:rsidR="00A603B1" w:rsidRDefault="00A603B1" w:rsidP="00A603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6703A561" w14:textId="77777777" w:rsidR="00A603B1" w:rsidRDefault="00A603B1" w:rsidP="00A603B1">
      <w:pPr>
        <w:pStyle w:val="NoSpacing"/>
        <w:rPr>
          <w:rFonts w:cs="Times New Roman"/>
          <w:szCs w:val="24"/>
        </w:rPr>
      </w:pPr>
    </w:p>
    <w:p w14:paraId="11EC7234" w14:textId="77777777" w:rsidR="00A603B1" w:rsidRDefault="00A603B1" w:rsidP="00A603B1">
      <w:pPr>
        <w:pStyle w:val="NoSpacing"/>
        <w:rPr>
          <w:rFonts w:cs="Times New Roman"/>
          <w:szCs w:val="24"/>
        </w:rPr>
      </w:pPr>
    </w:p>
    <w:p w14:paraId="36E5E0F3" w14:textId="77777777" w:rsidR="00A603B1" w:rsidRDefault="00A603B1" w:rsidP="00A603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2E0B43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4600D" w14:textId="77777777" w:rsidR="00A603B1" w:rsidRDefault="00A603B1" w:rsidP="009139A6">
      <w:r>
        <w:separator/>
      </w:r>
    </w:p>
  </w:endnote>
  <w:endnote w:type="continuationSeparator" w:id="0">
    <w:p w14:paraId="580F35E6" w14:textId="77777777" w:rsidR="00A603B1" w:rsidRDefault="00A603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028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3CD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423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D80D0" w14:textId="77777777" w:rsidR="00A603B1" w:rsidRDefault="00A603B1" w:rsidP="009139A6">
      <w:r>
        <w:separator/>
      </w:r>
    </w:p>
  </w:footnote>
  <w:footnote w:type="continuationSeparator" w:id="0">
    <w:p w14:paraId="67EDD9BA" w14:textId="77777777" w:rsidR="00A603B1" w:rsidRDefault="00A603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1DB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236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A19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3B1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603B1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7535A"/>
  <w15:chartTrackingRefBased/>
  <w15:docId w15:val="{053A1CE8-C132-435E-9B22-073F1FC9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2024-05-26T20:20:00Z</dcterms:created>
  <dcterms:modified xsi:type="dcterms:W3CDTF">2024-05-26T20:20:00Z</dcterms:modified>
</cp:coreProperties>
</file>